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7F4" w:rsidRDefault="002977F4" w:rsidP="002977F4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NASSHE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2977F4" w:rsidRDefault="002977F4" w:rsidP="002977F4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Teston, Kent. Mason.</w:t>
      </w:r>
    </w:p>
    <w:p w:rsidR="002977F4" w:rsidRDefault="002977F4" w:rsidP="002977F4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2977F4" w:rsidRDefault="002977F4" w:rsidP="002977F4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2977F4" w:rsidRDefault="002977F4" w:rsidP="002977F4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Miller(q.v.) brought a plaint of debt against him, Daniel</w:t>
      </w:r>
    </w:p>
    <w:p w:rsidR="002977F4" w:rsidRDefault="002977F4" w:rsidP="002977F4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Grenehull of Wrotham(q.v.), Thomas Poleyn of Maidstone(q.v.), Walter</w:t>
      </w:r>
    </w:p>
    <w:p w:rsidR="002977F4" w:rsidRDefault="002977F4" w:rsidP="002977F4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Miller of Bexhill(q.v.), John Hillyng of Ryarsh(q.v.) and John Stout of</w:t>
      </w:r>
    </w:p>
    <w:p w:rsidR="002977F4" w:rsidRDefault="002977F4" w:rsidP="002977F4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East Sutton(q.v.).</w:t>
      </w:r>
    </w:p>
    <w:p w:rsidR="002977F4" w:rsidRDefault="002977F4" w:rsidP="002977F4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2977F4" w:rsidRDefault="002977F4" w:rsidP="002977F4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2977F4" w:rsidRDefault="002977F4" w:rsidP="002977F4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2977F4" w:rsidRDefault="002977F4" w:rsidP="002977F4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7F4" w:rsidRDefault="002977F4" w:rsidP="00564E3C">
      <w:pPr>
        <w:spacing w:after="0" w:line="240" w:lineRule="auto"/>
      </w:pPr>
      <w:r>
        <w:separator/>
      </w:r>
    </w:p>
  </w:endnote>
  <w:endnote w:type="continuationSeparator" w:id="0">
    <w:p w:rsidR="002977F4" w:rsidRDefault="002977F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977F4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7F4" w:rsidRDefault="002977F4" w:rsidP="00564E3C">
      <w:pPr>
        <w:spacing w:after="0" w:line="240" w:lineRule="auto"/>
      </w:pPr>
      <w:r>
        <w:separator/>
      </w:r>
    </w:p>
  </w:footnote>
  <w:footnote w:type="continuationSeparator" w:id="0">
    <w:p w:rsidR="002977F4" w:rsidRDefault="002977F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7F4"/>
    <w:rsid w:val="002977F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6A6A95-F836-42FD-8243-349F9FD9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977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2016-01-19T19:59:00Z</dcterms:created>
  <dcterms:modified xsi:type="dcterms:W3CDTF">2016-01-19T19:59:00Z</dcterms:modified>
</cp:coreProperties>
</file>